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1E2832F2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</w:t>
            </w:r>
            <w:r w:rsidR="00BA063B">
              <w:rPr>
                <w:b/>
                <w:i/>
              </w:rPr>
              <w:t>052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77777777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6D73FF" w:rsidRPr="006D73FF">
              <w:rPr>
                <w:highlight w:val="yellow"/>
              </w:rPr>
              <w:t>xx.xx.xxxx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7777777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6D73FF" w:rsidRPr="006D73FF">
              <w:rPr>
                <w:highlight w:val="yellow"/>
              </w:rPr>
              <w:t>xx.xx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77777777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6D73FF" w:rsidRPr="006D73FF">
              <w:rPr>
                <w:highlight w:val="yellow"/>
              </w:rPr>
              <w:t>xx.xx.xxxx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77777777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6D73FF" w:rsidRPr="006D73FF">
              <w:rPr>
                <w:highlight w:val="yellow"/>
              </w:rPr>
              <w:t>xx.xx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77777777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8B6795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7777777" w:rsidR="008F6547" w:rsidRPr="006A5D4D" w:rsidRDefault="0020187A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 </w:t>
            </w: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556BE769" w:rsidR="00875401" w:rsidRPr="008F6547" w:rsidRDefault="00BA063B" w:rsidP="00AD3828">
            <w:r>
              <w:t xml:space="preserve">Straßenbauarbeiten auf der </w:t>
            </w:r>
            <w:r w:rsidR="00715A14">
              <w:t>Römerstraße in Duisburg-Bergheim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BD8E8AB" w:rsidR="00B9692F" w:rsidRPr="008F6547" w:rsidRDefault="006D73FF" w:rsidP="008F6547">
            <w:r>
              <w:t>Straßenbauarbeiten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ADA82" w14:textId="77777777" w:rsidR="00F97F0C" w:rsidRDefault="00F97F0C">
      <w:r>
        <w:separator/>
      </w:r>
    </w:p>
    <w:p w14:paraId="060D5EE8" w14:textId="77777777" w:rsidR="00F97F0C" w:rsidRDefault="00F97F0C"/>
    <w:p w14:paraId="49FEAE2A" w14:textId="77777777" w:rsidR="00F97F0C" w:rsidRDefault="00F97F0C"/>
  </w:endnote>
  <w:endnote w:type="continuationSeparator" w:id="0">
    <w:p w14:paraId="3D313A40" w14:textId="77777777" w:rsidR="00F97F0C" w:rsidRDefault="00F97F0C">
      <w:r>
        <w:continuationSeparator/>
      </w:r>
    </w:p>
    <w:p w14:paraId="24947CCC" w14:textId="77777777" w:rsidR="00F97F0C" w:rsidRDefault="00F97F0C"/>
    <w:p w14:paraId="6F8465E3" w14:textId="77777777" w:rsidR="00F97F0C" w:rsidRDefault="00F97F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FCC1C" w14:textId="77777777" w:rsidR="00F97F0C" w:rsidRDefault="00F97F0C">
      <w:r>
        <w:separator/>
      </w:r>
    </w:p>
    <w:p w14:paraId="675623AA" w14:textId="77777777" w:rsidR="00F97F0C" w:rsidRDefault="00F97F0C"/>
    <w:p w14:paraId="6EA31443" w14:textId="77777777" w:rsidR="00F97F0C" w:rsidRDefault="00F97F0C"/>
  </w:footnote>
  <w:footnote w:type="continuationSeparator" w:id="0">
    <w:p w14:paraId="094D2FFA" w14:textId="77777777" w:rsidR="00F97F0C" w:rsidRDefault="00F97F0C">
      <w:r>
        <w:continuationSeparator/>
      </w:r>
    </w:p>
    <w:p w14:paraId="7136429D" w14:textId="77777777" w:rsidR="00F97F0C" w:rsidRDefault="00F97F0C"/>
    <w:p w14:paraId="49A6809A" w14:textId="77777777" w:rsidR="00F97F0C" w:rsidRDefault="00F97F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4FFB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5961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2AAE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DC2"/>
    <w:rsid w:val="00634C71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5A1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4743C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BBC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076D1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9679F"/>
    <w:rsid w:val="00997D33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63B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6CF2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7F0C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E7CCC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1101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Reyer, Andreas</cp:lastModifiedBy>
  <cp:revision>97</cp:revision>
  <cp:lastPrinted>2019-02-14T08:07:00Z</cp:lastPrinted>
  <dcterms:created xsi:type="dcterms:W3CDTF">2019-02-14T08:33:00Z</dcterms:created>
  <dcterms:modified xsi:type="dcterms:W3CDTF">2026-06-11T11:10:00Z</dcterms:modified>
</cp:coreProperties>
</file>